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Kensington and Chelsea</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Kensington and Chelsea</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Kensington and Chelsea</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Kensington and Chelsea</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Kensington and Chelsea</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Kensington and Chelsea are estimated to have a score of 1-2 on the PGSI (low-risk gambling), whilst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76.8% </w:t>
      </w:r>
      <w:r w:rsidRPr="004747BF">
        <w:rPr>
          <w:rFonts w:ascii="Libre Franklin Light" w:eastAsia="Times New Roman" w:hAnsi="Libre Franklin Light" w:cs="Calibri Light"/>
        </w:rPr>
        <w:t xml:space="preserve">of those respondents classified as PGSI 8+ in Kensington and Chelsea</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Kensington and Chelsea is estimated to be </w:t>
      </w:r>
      <w:r w:rsidRPr="00773DF7">
        <w:rPr>
          <w:rFonts w:ascii="Libre Franklin Light" w:eastAsia="Times New Roman" w:hAnsi="Libre Franklin Light" w:cs="Calibri Light"/>
          <w:b/>
          <w:bCs/>
          <w:color w:val="C45911" w:themeColor="accent2" w:themeShade="BF"/>
        </w:rPr>
        <w:t xml:space="preserve">£14,536,538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Kensington and Chelsea</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30.5%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Kensington and Chelsea</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Kensington and Chelsea</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Kensington and Chelsea</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ensington and Chelsea.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Kensington and Chelsea</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ensington and Chelsea.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Kensington and Chelsea</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Kensington and Chelsea</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76.8%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ensington and Chelsea.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Kensington and Chelsea</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52.7%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Kensington and Chelsea</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Kensington and Chelsea</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Kensington and Chelsea</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Kensington and Chelsea</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Kensington and Chelsea</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£14,536,538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Kensington and Chelsea</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£236,776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£4,896,668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£350,780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£98,657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£180,871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£8,772,786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£14,536,538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Kensington and Chelsea</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Kensington and Chelsea</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Kensington and Chelsea</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Kensington and Chelsea</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Kensington and Chelsea</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Kensington and Chelsea</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Kensington and Chelsea</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Kensington and Chelsea</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Kensington and Chelsea</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Kensington and Chelsea</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Kensington and Chelsea</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Kensington and Chelsea</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EB180DA-3AF4-41FE-A1EB-D2EC487E577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